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30" w:rsidRPr="00DE6E52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Šiaulių miesto savivaldybės </w:t>
      </w:r>
      <w:r w:rsidRPr="00DE6E52">
        <w:rPr>
          <w:rFonts w:ascii="Times New Roman" w:hAnsi="Times New Roman" w:cs="Times New Roman"/>
          <w:sz w:val="24"/>
          <w:szCs w:val="24"/>
        </w:rPr>
        <w:t>administracijos                                           2018</w:t>
      </w:r>
      <w:r w:rsidR="00292525">
        <w:rPr>
          <w:rFonts w:ascii="Times New Roman" w:hAnsi="Times New Roman" w:cs="Times New Roman"/>
          <w:sz w:val="24"/>
          <w:szCs w:val="24"/>
        </w:rPr>
        <w:t>-10-15</w:t>
      </w:r>
      <w:r w:rsidRPr="00DE6E52">
        <w:rPr>
          <w:rFonts w:ascii="Times New Roman" w:hAnsi="Times New Roman" w:cs="Times New Roman"/>
          <w:sz w:val="24"/>
          <w:szCs w:val="24"/>
        </w:rPr>
        <w:t xml:space="preserve"> Nr. SD-</w:t>
      </w:r>
      <w:r w:rsidR="00C9456E">
        <w:rPr>
          <w:rFonts w:ascii="Times New Roman" w:hAnsi="Times New Roman" w:cs="Times New Roman"/>
          <w:sz w:val="24"/>
          <w:szCs w:val="24"/>
        </w:rPr>
        <w:t>329</w:t>
      </w:r>
      <w:bookmarkStart w:id="0" w:name="_GoBack"/>
      <w:bookmarkEnd w:id="0"/>
    </w:p>
    <w:p w:rsidR="00836730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Strateginės plėtros ir ekonomikos departamento</w:t>
      </w:r>
    </w:p>
    <w:p w:rsidR="00F154C7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Strateginio planavimo ir finansų skyriui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435DB" w:rsidRPr="00A002E2" w:rsidRDefault="0088624A" w:rsidP="00761D4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367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C51089" w:rsidRDefault="00C51089" w:rsidP="00C51089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0823D1" w:rsidRDefault="00292525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M. RUGSĖJO</w:t>
      </w:r>
      <w:r w:rsidR="00DE6E52">
        <w:rPr>
          <w:rFonts w:ascii="Times New Roman" w:hAnsi="Times New Roman" w:cs="Times New Roman"/>
          <w:b/>
          <w:sz w:val="24"/>
          <w:szCs w:val="24"/>
        </w:rPr>
        <w:t xml:space="preserve"> 30</w:t>
      </w:r>
      <w:r w:rsidR="001A3B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D.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TARPINIO FINANSINIŲ ATASKAITŲ RINKINIO</w:t>
      </w:r>
    </w:p>
    <w:p w:rsidR="00AE3011" w:rsidRDefault="000823D1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SUTRUMPINTAS AIŠKINAMASIS 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CA" w:rsidRDefault="00F052CA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>Šiaulių sana</w:t>
      </w:r>
      <w:r w:rsidR="00845A14">
        <w:rPr>
          <w:rFonts w:ascii="Times New Roman" w:hAnsi="Times New Roman" w:cs="Times New Roman"/>
          <w:sz w:val="24"/>
          <w:szCs w:val="24"/>
        </w:rPr>
        <w:t xml:space="preserve">torinė mokykla, sutrumpintas pavadinimas – Sanatorinė mokykla. </w:t>
      </w:r>
      <w:r w:rsidR="00174B4C">
        <w:rPr>
          <w:rFonts w:ascii="Times New Roman" w:hAnsi="Times New Roman" w:cs="Times New Roman"/>
          <w:sz w:val="24"/>
          <w:szCs w:val="24"/>
        </w:rPr>
        <w:t>Moky</w:t>
      </w:r>
      <w:r w:rsidR="00845A14">
        <w:rPr>
          <w:rFonts w:ascii="Times New Roman" w:hAnsi="Times New Roman" w:cs="Times New Roman"/>
          <w:sz w:val="24"/>
          <w:szCs w:val="24"/>
        </w:rPr>
        <w:t>kla įregistruota Juridinių asmenų registre, kodas -190983964.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Mokykla įsteigta 1970 m. rugpjūčio 1d.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priklausomybė – savivaldybės mokykla.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savininkas – Šiaulių miesto savivaldybė, kodas 111109429,adresas: Vasario 16-osios g., LT-76295 Šiauliai.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5A14">
        <w:rPr>
          <w:rFonts w:ascii="Times New Roman" w:hAnsi="Times New Roman" w:cs="Times New Roman"/>
          <w:sz w:val="24"/>
          <w:szCs w:val="24"/>
        </w:rPr>
        <w:t>Mokyklos</w:t>
      </w:r>
      <w:r w:rsidR="002A4D78" w:rsidRPr="00174B4C">
        <w:rPr>
          <w:rFonts w:ascii="Times New Roman" w:hAnsi="Times New Roman" w:cs="Times New Roman"/>
          <w:sz w:val="24"/>
          <w:szCs w:val="24"/>
        </w:rPr>
        <w:t xml:space="preserve">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</w:t>
      </w:r>
      <w:r w:rsidR="00845A14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174B4C">
        <w:rPr>
          <w:rFonts w:ascii="Times New Roman" w:hAnsi="Times New Roman" w:cs="Times New Roman"/>
          <w:sz w:val="24"/>
          <w:szCs w:val="24"/>
        </w:rPr>
        <w:t>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455D4B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E00861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  <w:r w:rsidR="00845A14">
        <w:rPr>
          <w:rFonts w:ascii="Times New Roman" w:hAnsi="Times New Roman" w:cs="Times New Roman"/>
          <w:sz w:val="24"/>
          <w:szCs w:val="24"/>
        </w:rPr>
        <w:t xml:space="preserve"> Kita mokyklos paskirtis – ikimokyklinio ugdymo grupės mokykla sveikatos problemų turintiems vaikams, kodas 31114180.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0762FF">
        <w:rPr>
          <w:rFonts w:ascii="Times New Roman" w:hAnsi="Times New Roman" w:cs="Times New Roman"/>
          <w:sz w:val="24"/>
          <w:szCs w:val="24"/>
        </w:rPr>
        <w:t xml:space="preserve"> a</w:t>
      </w:r>
      <w:r w:rsidR="00455D4B" w:rsidRPr="00415942">
        <w:rPr>
          <w:rFonts w:ascii="Times New Roman" w:hAnsi="Times New Roman" w:cs="Times New Roman"/>
          <w:sz w:val="24"/>
          <w:szCs w:val="24"/>
        </w:rPr>
        <w:t>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0762FF">
        <w:rPr>
          <w:rFonts w:ascii="Times New Roman" w:hAnsi="Times New Roman" w:cs="Times New Roman"/>
          <w:sz w:val="24"/>
          <w:szCs w:val="24"/>
        </w:rPr>
        <w:t>, kitais teisės aktais ir Nuostatais.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292525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431704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0823D1">
        <w:rPr>
          <w:rFonts w:ascii="Times New Roman" w:hAnsi="Times New Roman" w:cs="Times New Roman"/>
          <w:sz w:val="24"/>
          <w:szCs w:val="24"/>
        </w:rPr>
        <w:t>tų rinkinys sudarytas pagal 2018</w:t>
      </w:r>
      <w:r w:rsidR="00A55A4D">
        <w:rPr>
          <w:rFonts w:ascii="Times New Roman" w:hAnsi="Times New Roman" w:cs="Times New Roman"/>
          <w:sz w:val="24"/>
          <w:szCs w:val="24"/>
        </w:rPr>
        <w:t xml:space="preserve"> </w:t>
      </w:r>
      <w:r w:rsidR="00292525">
        <w:rPr>
          <w:rFonts w:ascii="Times New Roman" w:hAnsi="Times New Roman" w:cs="Times New Roman"/>
          <w:sz w:val="24"/>
          <w:szCs w:val="24"/>
        </w:rPr>
        <w:t>m. rugsėjo</w:t>
      </w:r>
      <w:r w:rsidR="00AA784A">
        <w:rPr>
          <w:rFonts w:ascii="Times New Roman" w:hAnsi="Times New Roman" w:cs="Times New Roman"/>
          <w:sz w:val="24"/>
          <w:szCs w:val="24"/>
        </w:rPr>
        <w:t xml:space="preserve"> 30 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3F6737">
        <w:rPr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F052CA" w:rsidRDefault="00F052CA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2010 m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įsakymu Nr. IV-31-(1.1.).</w:t>
      </w:r>
    </w:p>
    <w:p w:rsidR="00B9522F" w:rsidRDefault="00B9522F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Apskaitos politika aprašyta 2017 metų finansinių ataskaitų aiškinamajame rašte</w:t>
      </w:r>
      <w:r w:rsidR="00B52469">
        <w:rPr>
          <w:rFonts w:ascii="Times New Roman" w:hAnsi="Times New Roman" w:cs="Times New Roman"/>
          <w:color w:val="000000"/>
          <w:sz w:val="24"/>
          <w:szCs w:val="24"/>
        </w:rPr>
        <w:t xml:space="preserve"> 2018-03-26 Nr. SD-110</w:t>
      </w:r>
    </w:p>
    <w:p w:rsidR="00C121F2" w:rsidRDefault="001E5584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8679C2">
        <w:rPr>
          <w:rFonts w:ascii="Times New Roman" w:hAnsi="Times New Roman" w:cs="Times New Roman"/>
          <w:b/>
          <w:sz w:val="24"/>
          <w:szCs w:val="24"/>
        </w:rPr>
        <w:t>PASTABOS</w:t>
      </w:r>
    </w:p>
    <w:p w:rsidR="00836730" w:rsidRDefault="00836730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9699D">
        <w:rPr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Finansinės būklės ataskaitoje </w:t>
      </w:r>
      <w:r w:rsidRPr="0019699D">
        <w:rPr>
          <w:sz w:val="24"/>
          <w:szCs w:val="24"/>
        </w:rPr>
        <w:t>(2-jo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1. </w:t>
      </w:r>
      <w:r w:rsidRPr="0019699D">
        <w:rPr>
          <w:sz w:val="24"/>
          <w:szCs w:val="24"/>
        </w:rPr>
        <w:t>Ilgalaikis materialusis turtas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Ilgalaikio materialiojo turto </w:t>
      </w:r>
      <w:r w:rsidR="00D94736">
        <w:rPr>
          <w:sz w:val="24"/>
          <w:szCs w:val="24"/>
        </w:rPr>
        <w:t>likutinė vertė  - 1.592,353,17</w:t>
      </w:r>
      <w:r w:rsidRPr="0019699D">
        <w:rPr>
          <w:sz w:val="24"/>
          <w:szCs w:val="24"/>
        </w:rPr>
        <w:t xml:space="preserve"> Eur.</w:t>
      </w:r>
    </w:p>
    <w:p w:rsidR="00D94736" w:rsidRPr="0019699D" w:rsidRDefault="00D94736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60D03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Transporto priemonės likutinė vertė -4 0714,08 Eur</w:t>
      </w:r>
      <w:r w:rsidR="00560D03">
        <w:rPr>
          <w:sz w:val="24"/>
          <w:szCs w:val="24"/>
        </w:rPr>
        <w:t>, pagal turto perdavimo priėmimo aktą rugsėjo mėn. gautas mokyklinis autobusas.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560D03">
        <w:rPr>
          <w:b/>
          <w:sz w:val="24"/>
          <w:szCs w:val="24"/>
        </w:rPr>
        <w:t>3</w:t>
      </w:r>
      <w:r w:rsidRPr="0019699D">
        <w:rPr>
          <w:sz w:val="24"/>
          <w:szCs w:val="24"/>
        </w:rPr>
        <w:t>. Kitas ilgalaikis</w:t>
      </w:r>
      <w:r w:rsidR="00560D03">
        <w:rPr>
          <w:sz w:val="24"/>
          <w:szCs w:val="24"/>
        </w:rPr>
        <w:t xml:space="preserve"> materialusis turtas – 18.028,24</w:t>
      </w:r>
      <w:r w:rsidRPr="0019699D">
        <w:rPr>
          <w:sz w:val="24"/>
          <w:szCs w:val="24"/>
        </w:rPr>
        <w:t xml:space="preserve"> Eur iš jų;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bibliotekos </w:t>
      </w:r>
      <w:r w:rsidR="00BC3ADF">
        <w:rPr>
          <w:sz w:val="24"/>
          <w:szCs w:val="24"/>
        </w:rPr>
        <w:t>fondas – 15.786,38</w:t>
      </w:r>
      <w:r w:rsidR="00F052CA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Eur. </w:t>
      </w:r>
    </w:p>
    <w:p w:rsidR="00560D03" w:rsidRPr="00560D03" w:rsidRDefault="00560D0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560D03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 xml:space="preserve"> </w:t>
      </w:r>
      <w:r w:rsidRPr="00560D03">
        <w:rPr>
          <w:sz w:val="24"/>
          <w:szCs w:val="24"/>
        </w:rPr>
        <w:t>Nebaigta statyba</w:t>
      </w:r>
      <w:r>
        <w:rPr>
          <w:sz w:val="24"/>
          <w:szCs w:val="24"/>
        </w:rPr>
        <w:t xml:space="preserve"> likutinė vertė -2299,00 Eur, keltuvo įrengimas baseine.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560D03">
        <w:rPr>
          <w:b/>
          <w:sz w:val="24"/>
          <w:szCs w:val="24"/>
        </w:rPr>
        <w:t>5</w:t>
      </w:r>
      <w:r w:rsidRPr="0019699D">
        <w:rPr>
          <w:sz w:val="24"/>
          <w:szCs w:val="24"/>
        </w:rPr>
        <w:t>.</w:t>
      </w:r>
      <w:r w:rsidR="00F052CA">
        <w:rPr>
          <w:sz w:val="24"/>
          <w:szCs w:val="24"/>
        </w:rPr>
        <w:t xml:space="preserve"> </w:t>
      </w:r>
      <w:r w:rsidR="00560D03">
        <w:rPr>
          <w:sz w:val="24"/>
          <w:szCs w:val="24"/>
        </w:rPr>
        <w:t>Trumpalaikis turtas – 116914,98</w:t>
      </w:r>
      <w:r w:rsidRPr="0019699D">
        <w:rPr>
          <w:sz w:val="24"/>
          <w:szCs w:val="24"/>
        </w:rPr>
        <w:t xml:space="preserve"> Eur iš jų: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 w:rsidRPr="0019699D">
        <w:rPr>
          <w:sz w:val="24"/>
          <w:szCs w:val="24"/>
        </w:rPr>
        <w:tab/>
      </w:r>
      <w:r w:rsidR="00261EE0">
        <w:rPr>
          <w:b/>
          <w:sz w:val="24"/>
          <w:szCs w:val="24"/>
        </w:rPr>
        <w:t>6</w:t>
      </w:r>
      <w:r w:rsidRPr="0019699D">
        <w:rPr>
          <w:b/>
          <w:sz w:val="24"/>
          <w:szCs w:val="24"/>
        </w:rPr>
        <w:t xml:space="preserve">. </w:t>
      </w:r>
      <w:r w:rsidR="00560D03">
        <w:rPr>
          <w:sz w:val="24"/>
          <w:szCs w:val="24"/>
        </w:rPr>
        <w:t>Atsargos – 10.695,60</w:t>
      </w:r>
      <w:r w:rsidRPr="0019699D">
        <w:rPr>
          <w:sz w:val="24"/>
          <w:szCs w:val="24"/>
        </w:rPr>
        <w:t xml:space="preserve"> Eur.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Pr="0019699D">
        <w:rPr>
          <w:sz w:val="24"/>
          <w:szCs w:val="24"/>
        </w:rPr>
        <w:t>Informacija apie įstaigos medžiagas, žaliavas ir ūkinį inventorių:</w:t>
      </w:r>
    </w:p>
    <w:p w:rsidR="00F052CA" w:rsidRPr="0019699D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19699D" w:rsidRPr="0019699D" w:rsidTr="00A50BF5">
        <w:trPr>
          <w:trHeight w:val="240"/>
        </w:trPr>
        <w:tc>
          <w:tcPr>
            <w:tcW w:w="534" w:type="dxa"/>
            <w:vMerge w:val="restart"/>
            <w:vAlign w:val="center"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ab/>
            </w:r>
            <w:r w:rsidRPr="0019699D">
              <w:rPr>
                <w:b/>
                <w:bCs/>
                <w:sz w:val="18"/>
                <w:szCs w:val="18"/>
              </w:rPr>
              <w:t>Eil.</w:t>
            </w:r>
          </w:p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Nr.</w:t>
            </w:r>
          </w:p>
          <w:p w:rsidR="0019699D" w:rsidRPr="0019699D" w:rsidRDefault="0019699D" w:rsidP="0019699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19699D" w:rsidRPr="0019699D" w:rsidTr="00A50BF5">
        <w:trPr>
          <w:trHeight w:val="899"/>
        </w:trPr>
        <w:tc>
          <w:tcPr>
            <w:tcW w:w="534" w:type="dxa"/>
            <w:vMerge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ataskaitinio laikotarpio diena €</w:t>
            </w:r>
          </w:p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praėjusio ataskaitinio laikotarpio diena €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332,87</w:t>
            </w:r>
          </w:p>
        </w:tc>
        <w:tc>
          <w:tcPr>
            <w:tcW w:w="1276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432,32</w:t>
            </w:r>
          </w:p>
        </w:tc>
      </w:tr>
      <w:tr w:rsidR="0019699D" w:rsidRPr="0019699D" w:rsidTr="00265BCD">
        <w:trPr>
          <w:trHeight w:val="251"/>
        </w:trPr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1792,36</w:t>
            </w:r>
          </w:p>
        </w:tc>
        <w:tc>
          <w:tcPr>
            <w:tcW w:w="1276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548,18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1424,25</w:t>
            </w:r>
          </w:p>
        </w:tc>
        <w:tc>
          <w:tcPr>
            <w:tcW w:w="1276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924,27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3922,97</w:t>
            </w:r>
          </w:p>
        </w:tc>
        <w:tc>
          <w:tcPr>
            <w:tcW w:w="1276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3483,53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6"/>
                <w:szCs w:val="16"/>
              </w:rPr>
            </w:pPr>
            <w:r w:rsidRPr="0019699D">
              <w:rPr>
                <w:sz w:val="16"/>
                <w:szCs w:val="16"/>
              </w:rPr>
              <w:t>Transporto kuras,at.dalys</w:t>
            </w:r>
          </w:p>
        </w:tc>
        <w:tc>
          <w:tcPr>
            <w:tcW w:w="1559" w:type="dxa"/>
          </w:tcPr>
          <w:p w:rsidR="006A70F8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173,83</w:t>
            </w:r>
          </w:p>
        </w:tc>
        <w:tc>
          <w:tcPr>
            <w:tcW w:w="1276" w:type="dxa"/>
          </w:tcPr>
          <w:p w:rsidR="00BC3ADF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77,26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3049,32</w:t>
            </w:r>
          </w:p>
        </w:tc>
        <w:tc>
          <w:tcPr>
            <w:tcW w:w="1276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2519,62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10695,60</w:t>
            </w:r>
          </w:p>
        </w:tc>
        <w:tc>
          <w:tcPr>
            <w:tcW w:w="1276" w:type="dxa"/>
          </w:tcPr>
          <w:p w:rsidR="0019699D" w:rsidRPr="0019699D" w:rsidRDefault="00265BC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7985,18</w:t>
            </w:r>
          </w:p>
        </w:tc>
      </w:tr>
    </w:tbl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34286C" w:rsidRDefault="0034286C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19699D" w:rsidRDefault="00394694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19699D" w:rsidRPr="0019699D">
        <w:rPr>
          <w:sz w:val="24"/>
          <w:szCs w:val="24"/>
        </w:rPr>
        <w:t>.</w:t>
      </w:r>
      <w:r w:rsidR="00CE3BE8">
        <w:rPr>
          <w:sz w:val="24"/>
          <w:szCs w:val="24"/>
        </w:rPr>
        <w:t xml:space="preserve"> Išankstiniai apmokėjimai 276,88</w:t>
      </w:r>
      <w:r w:rsidR="0019699D" w:rsidRPr="0019699D">
        <w:rPr>
          <w:sz w:val="24"/>
          <w:szCs w:val="24"/>
        </w:rPr>
        <w:t xml:space="preserve"> Eur iš jų:</w:t>
      </w:r>
    </w:p>
    <w:p w:rsidR="00CE3BE8" w:rsidRPr="0019699D" w:rsidRDefault="00CE3BE8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>- išankstiniai apmokėjimai už vadovėlius -28,88 eurai; 23,58 eurai už prenumeratą;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ateinanč</w:t>
      </w:r>
      <w:r w:rsidR="009D27F3">
        <w:rPr>
          <w:sz w:val="24"/>
          <w:szCs w:val="24"/>
        </w:rPr>
        <w:t>ių laikotarpių sąnaudos  už spaudinių prenumeratą, transporto draudimą ir privalomas sveik</w:t>
      </w:r>
      <w:r w:rsidR="00CE3BE8">
        <w:rPr>
          <w:sz w:val="24"/>
          <w:szCs w:val="24"/>
        </w:rPr>
        <w:t>atos draudimas už padarytą žalą-224,42 eurai.</w:t>
      </w:r>
    </w:p>
    <w:p w:rsidR="00394694" w:rsidRDefault="00394694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19699D" w:rsidRPr="0019699D">
        <w:rPr>
          <w:b/>
          <w:sz w:val="24"/>
          <w:szCs w:val="24"/>
        </w:rPr>
        <w:t>.</w:t>
      </w:r>
      <w:r w:rsidR="0019699D" w:rsidRPr="0019699D">
        <w:rPr>
          <w:sz w:val="24"/>
          <w:szCs w:val="24"/>
        </w:rPr>
        <w:t xml:space="preserve"> Per vienerius metus</w:t>
      </w:r>
      <w:r w:rsidR="00727B1E">
        <w:rPr>
          <w:sz w:val="24"/>
          <w:szCs w:val="24"/>
        </w:rPr>
        <w:t xml:space="preserve"> gautinos sumos – 105</w:t>
      </w:r>
      <w:r w:rsidR="00FD262A">
        <w:rPr>
          <w:sz w:val="24"/>
          <w:szCs w:val="24"/>
        </w:rPr>
        <w:t>.</w:t>
      </w:r>
      <w:r>
        <w:rPr>
          <w:sz w:val="24"/>
          <w:szCs w:val="24"/>
        </w:rPr>
        <w:t>942,50</w:t>
      </w:r>
      <w:r w:rsidR="0019699D" w:rsidRPr="0019699D">
        <w:rPr>
          <w:sz w:val="24"/>
          <w:szCs w:val="24"/>
        </w:rPr>
        <w:t xml:space="preserve"> Eur iš jų:</w:t>
      </w:r>
    </w:p>
    <w:p w:rsidR="0019699D" w:rsidRPr="00394694" w:rsidRDefault="00394694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394694">
        <w:rPr>
          <w:b/>
          <w:sz w:val="24"/>
          <w:szCs w:val="24"/>
        </w:rPr>
        <w:t>9</w:t>
      </w:r>
      <w:r w:rsidRPr="00394694">
        <w:rPr>
          <w:sz w:val="24"/>
          <w:szCs w:val="24"/>
        </w:rPr>
        <w:t>. Gautinos finansavimo sumos</w:t>
      </w:r>
      <w:r>
        <w:rPr>
          <w:b/>
          <w:sz w:val="24"/>
          <w:szCs w:val="24"/>
        </w:rPr>
        <w:t xml:space="preserve"> </w:t>
      </w:r>
      <w:r w:rsidRPr="00394694">
        <w:rPr>
          <w:sz w:val="24"/>
          <w:szCs w:val="24"/>
        </w:rPr>
        <w:t>161,32 eurai</w:t>
      </w:r>
      <w:r>
        <w:rPr>
          <w:b/>
          <w:sz w:val="24"/>
          <w:szCs w:val="24"/>
        </w:rPr>
        <w:t xml:space="preserve">, </w:t>
      </w:r>
      <w:r w:rsidRPr="00394694">
        <w:rPr>
          <w:sz w:val="24"/>
          <w:szCs w:val="24"/>
        </w:rPr>
        <w:t>mokinių kelionės išlaidų kompensavimas už birželio mėn.</w:t>
      </w:r>
      <w:r w:rsidR="0019699D" w:rsidRPr="00394694">
        <w:rPr>
          <w:sz w:val="24"/>
          <w:szCs w:val="24"/>
        </w:rPr>
        <w:tab/>
      </w:r>
    </w:p>
    <w:p w:rsidR="0019699D" w:rsidRPr="0019699D" w:rsidRDefault="00C51AE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19699D" w:rsidRPr="0019699D">
        <w:rPr>
          <w:b/>
          <w:sz w:val="24"/>
          <w:szCs w:val="24"/>
        </w:rPr>
        <w:t xml:space="preserve">. </w:t>
      </w:r>
      <w:r w:rsidR="0019699D" w:rsidRPr="0019699D">
        <w:rPr>
          <w:sz w:val="24"/>
          <w:szCs w:val="24"/>
        </w:rPr>
        <w:t>Gautinos sumos</w:t>
      </w:r>
      <w:r w:rsidR="00727B1E">
        <w:rPr>
          <w:sz w:val="24"/>
          <w:szCs w:val="24"/>
        </w:rPr>
        <w:t xml:space="preserve"> </w:t>
      </w:r>
      <w:r w:rsidR="00394694">
        <w:rPr>
          <w:sz w:val="24"/>
          <w:szCs w:val="24"/>
        </w:rPr>
        <w:t>už suteiktas paslaugas – 383,93</w:t>
      </w:r>
      <w:r w:rsidR="00727B1E">
        <w:rPr>
          <w:sz w:val="24"/>
          <w:szCs w:val="24"/>
        </w:rPr>
        <w:t xml:space="preserve"> Eur. </w:t>
      </w:r>
      <w:r w:rsidR="00394694">
        <w:rPr>
          <w:sz w:val="24"/>
          <w:szCs w:val="24"/>
        </w:rPr>
        <w:t xml:space="preserve"> </w:t>
      </w:r>
    </w:p>
    <w:p w:rsidR="0019699D" w:rsidRPr="0019699D" w:rsidRDefault="00C51AE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19699D" w:rsidRPr="0019699D">
        <w:rPr>
          <w:b/>
          <w:sz w:val="24"/>
          <w:szCs w:val="24"/>
        </w:rPr>
        <w:t xml:space="preserve">. </w:t>
      </w:r>
      <w:r w:rsidR="0019699D" w:rsidRPr="0019699D">
        <w:rPr>
          <w:sz w:val="24"/>
          <w:szCs w:val="24"/>
        </w:rPr>
        <w:t>Suka</w:t>
      </w:r>
      <w:r w:rsidR="00727B1E">
        <w:rPr>
          <w:sz w:val="24"/>
          <w:szCs w:val="24"/>
        </w:rPr>
        <w:t>uptos gautinos sumos</w:t>
      </w:r>
      <w:r>
        <w:rPr>
          <w:sz w:val="24"/>
          <w:szCs w:val="24"/>
        </w:rPr>
        <w:t xml:space="preserve"> –  78712,89</w:t>
      </w:r>
      <w:r w:rsidR="0019699D" w:rsidRPr="0019699D">
        <w:rPr>
          <w:sz w:val="24"/>
          <w:szCs w:val="24"/>
        </w:rPr>
        <w:t xml:space="preserve"> Eur,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sukauptos atos</w:t>
      </w:r>
      <w:r w:rsidR="008F407C">
        <w:rPr>
          <w:sz w:val="24"/>
          <w:szCs w:val="24"/>
        </w:rPr>
        <w:t>togų rezervo pajamos – 49.059,70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- socialinio draudimo </w:t>
      </w:r>
      <w:r w:rsidR="008F407C">
        <w:rPr>
          <w:sz w:val="24"/>
          <w:szCs w:val="24"/>
        </w:rPr>
        <w:t>įmokos nuo atostogų rezervo 30,4</w:t>
      </w:r>
      <w:r w:rsidRPr="0019699D">
        <w:rPr>
          <w:sz w:val="24"/>
          <w:szCs w:val="24"/>
        </w:rPr>
        <w:t>8</w:t>
      </w:r>
      <w:r w:rsidR="008F407C">
        <w:rPr>
          <w:sz w:val="24"/>
          <w:szCs w:val="24"/>
          <w:lang w:val="en-US"/>
        </w:rPr>
        <w:t>% - 14.985,32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</w:t>
      </w:r>
      <w:r w:rsidR="00C51AE3">
        <w:rPr>
          <w:sz w:val="24"/>
          <w:szCs w:val="24"/>
          <w:lang w:val="en-US"/>
        </w:rPr>
        <w:t xml:space="preserve"> mokėtinas darbo užmokestis ir</w:t>
      </w:r>
      <w:r w:rsidRPr="0019699D">
        <w:rPr>
          <w:sz w:val="24"/>
          <w:szCs w:val="24"/>
          <w:lang w:val="en-US"/>
        </w:rPr>
        <w:t xml:space="preserve"> socialinio draudimo įmokos</w:t>
      </w:r>
      <w:r w:rsidR="00727B1E">
        <w:rPr>
          <w:sz w:val="24"/>
          <w:szCs w:val="24"/>
          <w:lang w:val="en-US"/>
        </w:rPr>
        <w:t xml:space="preserve"> </w:t>
      </w:r>
      <w:r w:rsidR="00C51AE3">
        <w:rPr>
          <w:sz w:val="24"/>
          <w:szCs w:val="24"/>
          <w:lang w:val="en-US"/>
        </w:rPr>
        <w:t>nuo darbo užmokesčio – 6.391,48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sukauptos finansavimo pajamos atsiska</w:t>
      </w:r>
      <w:r w:rsidR="00C51AE3">
        <w:rPr>
          <w:sz w:val="24"/>
          <w:szCs w:val="24"/>
          <w:lang w:val="en-US"/>
        </w:rPr>
        <w:t>itymams su tiekėjais – 3.653,89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Default="0019699D" w:rsidP="0019699D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19699D">
        <w:rPr>
          <w:sz w:val="24"/>
          <w:szCs w:val="24"/>
          <w:lang w:val="en-US"/>
        </w:rPr>
        <w:t>- pervestų pajamų už teikiamas paslaugas likutis sa</w:t>
      </w:r>
      <w:r w:rsidR="00C51AE3">
        <w:rPr>
          <w:sz w:val="24"/>
          <w:szCs w:val="24"/>
          <w:lang w:val="en-US"/>
        </w:rPr>
        <w:t>vivaldybės ižde – 3916,43 Eur;</w:t>
      </w:r>
    </w:p>
    <w:p w:rsidR="00C51AE3" w:rsidRPr="0019699D" w:rsidRDefault="00C51AE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- sukauptos finansavimo pajamos mokinių nemokamas maitinimas -142,14 Eur.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 xml:space="preserve">- kompensacijoms </w:t>
      </w:r>
      <w:r w:rsidR="00C51AE3">
        <w:rPr>
          <w:sz w:val="24"/>
          <w:szCs w:val="24"/>
          <w:lang w:val="en-US"/>
        </w:rPr>
        <w:t>už moksleivių keliones – 563,93</w:t>
      </w:r>
      <w:r w:rsidR="00727B1E">
        <w:rPr>
          <w:sz w:val="24"/>
          <w:szCs w:val="24"/>
          <w:lang w:val="en-US"/>
        </w:rPr>
        <w:t xml:space="preserve"> </w:t>
      </w:r>
      <w:r w:rsidRPr="0019699D">
        <w:rPr>
          <w:sz w:val="24"/>
          <w:szCs w:val="24"/>
          <w:lang w:val="en-US"/>
        </w:rPr>
        <w:t>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ab/>
      </w:r>
      <w:r w:rsidR="00307661">
        <w:rPr>
          <w:b/>
          <w:sz w:val="24"/>
          <w:szCs w:val="24"/>
        </w:rPr>
        <w:t>12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Pi</w:t>
      </w:r>
      <w:r w:rsidR="00FF5FC9">
        <w:rPr>
          <w:sz w:val="24"/>
          <w:szCs w:val="24"/>
        </w:rPr>
        <w:t>ni</w:t>
      </w:r>
      <w:r w:rsidR="00307661">
        <w:rPr>
          <w:sz w:val="24"/>
          <w:szCs w:val="24"/>
        </w:rPr>
        <w:t>gai banko sąskaitose – 26.684,36</w:t>
      </w:r>
      <w:r w:rsidRPr="0019699D">
        <w:rPr>
          <w:sz w:val="24"/>
          <w:szCs w:val="24"/>
        </w:rPr>
        <w:t xml:space="preserve"> Eur,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19699D" w:rsidRPr="0019699D" w:rsidTr="00A50BF5">
        <w:tc>
          <w:tcPr>
            <w:tcW w:w="3118" w:type="dxa"/>
            <w:shd w:val="clear" w:color="auto" w:fill="auto"/>
            <w:vAlign w:val="center"/>
          </w:tcPr>
          <w:p w:rsidR="0019699D" w:rsidRPr="0019699D" w:rsidRDefault="0019699D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699D" w:rsidRPr="0019699D" w:rsidRDefault="00FF5FC9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Likutis 2018</w:t>
            </w:r>
            <w:r w:rsidR="00307661">
              <w:rPr>
                <w:b/>
                <w:sz w:val="18"/>
                <w:szCs w:val="18"/>
              </w:rPr>
              <w:t>-09</w:t>
            </w:r>
            <w:r w:rsidR="00F572C5">
              <w:rPr>
                <w:b/>
                <w:sz w:val="18"/>
                <w:szCs w:val="18"/>
              </w:rPr>
              <w:t>-30</w:t>
            </w:r>
            <w:r w:rsidR="0019699D" w:rsidRPr="0019699D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307661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93,89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307661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757,03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FF5FC9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 Sav. biudžeto lėšos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307661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121,09</w:t>
            </w:r>
          </w:p>
        </w:tc>
      </w:tr>
      <w:tr w:rsidR="008E02F4" w:rsidRPr="0019699D" w:rsidTr="00A50BF5">
        <w:tc>
          <w:tcPr>
            <w:tcW w:w="3118" w:type="dxa"/>
            <w:shd w:val="clear" w:color="auto" w:fill="auto"/>
          </w:tcPr>
          <w:p w:rsidR="008E02F4" w:rsidRPr="0019699D" w:rsidRDefault="008E02F4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8E02F4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307661">
              <w:rPr>
                <w:sz w:val="18"/>
                <w:szCs w:val="18"/>
              </w:rPr>
              <w:t>1,79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3</w:t>
            </w:r>
            <w:r w:rsidR="008E02F4">
              <w:rPr>
                <w:sz w:val="18"/>
                <w:szCs w:val="18"/>
              </w:rPr>
              <w:t>57,96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0443FE">
            <w:pPr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307661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2146,51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projekto lėšos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307661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23.106,09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EE6812" w:rsidRDefault="00EE6812" w:rsidP="0019699D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</w:p>
          <w:p w:rsidR="00C44091" w:rsidRPr="0019699D" w:rsidRDefault="00307661" w:rsidP="0019699D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26.684,36</w:t>
            </w:r>
          </w:p>
        </w:tc>
      </w:tr>
    </w:tbl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lastRenderedPageBreak/>
        <w:t xml:space="preserve">               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Ataskaitinio laikotarpio pabaigai kasoje lėšų neturime.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  <w:r w:rsidR="000B1FE3">
        <w:rPr>
          <w:b/>
          <w:sz w:val="24"/>
          <w:szCs w:val="24"/>
        </w:rPr>
        <w:t>13</w:t>
      </w:r>
      <w:r w:rsidRPr="0019699D">
        <w:rPr>
          <w:b/>
          <w:sz w:val="24"/>
          <w:szCs w:val="24"/>
        </w:rPr>
        <w:t xml:space="preserve">. </w:t>
      </w:r>
      <w:r w:rsidRPr="0019699D">
        <w:rPr>
          <w:sz w:val="24"/>
          <w:szCs w:val="24"/>
        </w:rPr>
        <w:t>Finansavimo sumų likutis ataskaitinio laik</w:t>
      </w:r>
      <w:r w:rsidR="000B1FE3">
        <w:rPr>
          <w:sz w:val="24"/>
          <w:szCs w:val="24"/>
        </w:rPr>
        <w:t>otarpio pabaigoje – 1.626.147,93</w:t>
      </w:r>
      <w:r w:rsidRPr="0019699D">
        <w:rPr>
          <w:sz w:val="24"/>
          <w:szCs w:val="24"/>
        </w:rPr>
        <w:t xml:space="preserve"> Eur. Apie finansavimo sumas per ataskaitinį laikotarpį pateikiama pagal 20-ajame VSAFAS „Finansavimo sumos“ nurodytame 4 priede.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  <w:r w:rsidR="000B1FE3">
        <w:rPr>
          <w:b/>
          <w:color w:val="000000"/>
          <w:sz w:val="24"/>
          <w:szCs w:val="24"/>
        </w:rPr>
        <w:t>14</w:t>
      </w:r>
      <w:r w:rsidRPr="0019699D">
        <w:rPr>
          <w:b/>
          <w:color w:val="000000"/>
          <w:sz w:val="24"/>
          <w:szCs w:val="24"/>
        </w:rPr>
        <w:t xml:space="preserve">. </w:t>
      </w:r>
      <w:r w:rsidR="000B1FE3">
        <w:rPr>
          <w:color w:val="000000"/>
          <w:sz w:val="24"/>
          <w:szCs w:val="24"/>
        </w:rPr>
        <w:t>Įsipareigojimai – 74.735,75</w:t>
      </w:r>
      <w:r w:rsidRPr="0019699D">
        <w:rPr>
          <w:color w:val="000000"/>
          <w:sz w:val="24"/>
          <w:szCs w:val="24"/>
        </w:rPr>
        <w:t>Eur, iš jų:</w:t>
      </w:r>
    </w:p>
    <w:p w:rsidR="0019699D" w:rsidRPr="0019699D" w:rsidRDefault="000B1FE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15</w:t>
      </w:r>
      <w:r w:rsidR="0019699D" w:rsidRPr="0019699D">
        <w:rPr>
          <w:b/>
          <w:sz w:val="24"/>
          <w:szCs w:val="24"/>
        </w:rPr>
        <w:t>.</w:t>
      </w:r>
      <w:r w:rsidR="0019699D" w:rsidRPr="0019699D">
        <w:rPr>
          <w:sz w:val="24"/>
          <w:szCs w:val="24"/>
        </w:rPr>
        <w:t xml:space="preserve"> Tiekėjams mokėtinos sumos - kreditinis įsiskolinimas ataskaitinio laikotarpio pabaigoje pagal gautas prekių ir paslaugų sąskaitas –</w:t>
      </w:r>
      <w:r w:rsidR="0049083B">
        <w:rPr>
          <w:sz w:val="24"/>
          <w:szCs w:val="24"/>
        </w:rPr>
        <w:t xml:space="preserve"> fakt</w:t>
      </w:r>
      <w:r>
        <w:rPr>
          <w:sz w:val="24"/>
          <w:szCs w:val="24"/>
        </w:rPr>
        <w:t>ūras iš tiekėjų – 3735,32</w:t>
      </w:r>
      <w:r w:rsidR="0019699D" w:rsidRPr="0019699D">
        <w:rPr>
          <w:sz w:val="24"/>
          <w:szCs w:val="24"/>
        </w:rPr>
        <w:t xml:space="preserve">Eur.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1</w:t>
      </w:r>
      <w:r w:rsidR="000B1FE3">
        <w:rPr>
          <w:b/>
          <w:sz w:val="24"/>
          <w:szCs w:val="24"/>
        </w:rPr>
        <w:t>6</w:t>
      </w:r>
      <w:r w:rsidRPr="0019699D">
        <w:rPr>
          <w:sz w:val="24"/>
          <w:szCs w:val="24"/>
        </w:rPr>
        <w:t>. su darbo santykiais su</w:t>
      </w:r>
      <w:r w:rsidR="000B1FE3">
        <w:rPr>
          <w:sz w:val="24"/>
          <w:szCs w:val="24"/>
        </w:rPr>
        <w:t>siję įsipareigojimai, – 6391,48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0B1FE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17</w:t>
      </w:r>
      <w:r w:rsidR="0019699D" w:rsidRPr="0019699D">
        <w:rPr>
          <w:b/>
          <w:sz w:val="24"/>
          <w:szCs w:val="24"/>
        </w:rPr>
        <w:t>.</w:t>
      </w:r>
      <w:r w:rsidR="0019699D" w:rsidRPr="0019699D">
        <w:rPr>
          <w:sz w:val="24"/>
          <w:szCs w:val="24"/>
        </w:rPr>
        <w:t xml:space="preserve"> Sukauptos mokėti</w:t>
      </w:r>
      <w:r w:rsidR="00FC444B">
        <w:rPr>
          <w:sz w:val="24"/>
          <w:szCs w:val="24"/>
        </w:rPr>
        <w:t>nos sumos – 64.</w:t>
      </w:r>
      <w:r>
        <w:rPr>
          <w:sz w:val="24"/>
          <w:szCs w:val="24"/>
        </w:rPr>
        <w:t>608,95</w:t>
      </w:r>
      <w:r w:rsidR="0019699D" w:rsidRPr="0019699D">
        <w:rPr>
          <w:sz w:val="24"/>
          <w:szCs w:val="24"/>
        </w:rPr>
        <w:t xml:space="preserve"> Eur, </w:t>
      </w:r>
    </w:p>
    <w:p w:rsidR="0019699D" w:rsidRPr="0019699D" w:rsidRDefault="000B1FE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18</w:t>
      </w:r>
      <w:r w:rsidR="0019699D" w:rsidRPr="0019699D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Grynasis turtas – 8384,47</w:t>
      </w:r>
      <w:r w:rsidR="0019699D" w:rsidRPr="0019699D">
        <w:rPr>
          <w:sz w:val="24"/>
          <w:szCs w:val="24"/>
        </w:rPr>
        <w:t>Eur, gautas einamojo ataskaitini</w:t>
      </w:r>
      <w:r w:rsidR="0049083B">
        <w:rPr>
          <w:sz w:val="24"/>
          <w:szCs w:val="24"/>
        </w:rPr>
        <w:t>o</w:t>
      </w:r>
      <w:r w:rsidR="009B7F73">
        <w:rPr>
          <w:sz w:val="24"/>
          <w:szCs w:val="24"/>
        </w:rPr>
        <w:t xml:space="preserve"> laikotarpio perviršis  4.327,58</w:t>
      </w:r>
      <w:r w:rsidR="0049083B">
        <w:rPr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Eur, susumavus su p</w:t>
      </w:r>
      <w:r w:rsidR="0049083B">
        <w:rPr>
          <w:sz w:val="24"/>
          <w:szCs w:val="24"/>
        </w:rPr>
        <w:t>erviršiu metų pradžioje 4056,89</w:t>
      </w:r>
      <w:r w:rsidR="0019699D"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Veiklos rezultatų ataskaitoje </w:t>
      </w:r>
      <w:r w:rsidRPr="0019699D">
        <w:rPr>
          <w:sz w:val="24"/>
          <w:szCs w:val="24"/>
        </w:rPr>
        <w:t>(3-iojo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8F13D7">
        <w:rPr>
          <w:b/>
          <w:sz w:val="24"/>
          <w:szCs w:val="24"/>
        </w:rPr>
        <w:t>19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Ataskaitinio laikotarpio pabaigai pagrindinės vei</w:t>
      </w:r>
      <w:r w:rsidR="008F13D7">
        <w:rPr>
          <w:sz w:val="24"/>
          <w:szCs w:val="24"/>
        </w:rPr>
        <w:t>klos pajamos sudaro 763,419,51</w:t>
      </w:r>
      <w:r w:rsidR="00272153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 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8F13D7">
        <w:rPr>
          <w:b/>
          <w:sz w:val="24"/>
          <w:szCs w:val="24"/>
        </w:rPr>
        <w:t>20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Pagrindinės </w:t>
      </w:r>
      <w:r w:rsidR="00E45877">
        <w:rPr>
          <w:sz w:val="24"/>
          <w:szCs w:val="24"/>
        </w:rPr>
        <w:t>v</w:t>
      </w:r>
      <w:r w:rsidR="008F13D7">
        <w:rPr>
          <w:sz w:val="24"/>
          <w:szCs w:val="24"/>
        </w:rPr>
        <w:t>eiklos kitos pajamos – 13.439,23</w:t>
      </w:r>
      <w:r w:rsidRPr="0019699D">
        <w:rPr>
          <w:sz w:val="24"/>
          <w:szCs w:val="24"/>
        </w:rPr>
        <w:t>Eur.</w:t>
      </w:r>
    </w:p>
    <w:p w:rsidR="0019699D" w:rsidRPr="0019699D" w:rsidRDefault="008F13D7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21</w:t>
      </w:r>
      <w:r w:rsidR="0019699D" w:rsidRPr="0019699D">
        <w:rPr>
          <w:b/>
          <w:sz w:val="24"/>
          <w:szCs w:val="24"/>
        </w:rPr>
        <w:t xml:space="preserve">. </w:t>
      </w:r>
      <w:r w:rsidR="0019699D" w:rsidRPr="0019699D">
        <w:rPr>
          <w:sz w:val="24"/>
          <w:szCs w:val="24"/>
        </w:rPr>
        <w:t>Pagrindin</w:t>
      </w:r>
      <w:r>
        <w:rPr>
          <w:sz w:val="24"/>
          <w:szCs w:val="24"/>
        </w:rPr>
        <w:t>ės veiklos sąnaudos – 759.091,93</w:t>
      </w:r>
      <w:r w:rsidR="0019699D"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 xml:space="preserve">19. </w:t>
      </w:r>
      <w:r w:rsidR="008F13D7">
        <w:rPr>
          <w:sz w:val="24"/>
          <w:szCs w:val="24"/>
        </w:rPr>
        <w:t>Grynasis perviršis – 4327,58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E45877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Perviršis</w:t>
      </w:r>
      <w:r w:rsidR="0019699D" w:rsidRPr="0019699D">
        <w:rPr>
          <w:sz w:val="24"/>
          <w:szCs w:val="24"/>
        </w:rPr>
        <w:t xml:space="preserve"> susidarė iš pagrindinės veiklos gautų pajamų, atėmus pagrindinės veiklos sąnaudas.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272153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Direktorė   </w:t>
      </w:r>
      <w:r w:rsidR="00272153">
        <w:rPr>
          <w:sz w:val="24"/>
          <w:szCs w:val="24"/>
        </w:rPr>
        <w:t xml:space="preserve">                                                                                      Lijana Giedraitienė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                                                              </w:t>
      </w:r>
      <w:r w:rsidR="00272153">
        <w:rPr>
          <w:sz w:val="24"/>
          <w:szCs w:val="24"/>
        </w:rPr>
        <w:t xml:space="preserve">            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Vyr. buhalterė                                                     </w:t>
      </w:r>
      <w:r w:rsidR="00272153">
        <w:rPr>
          <w:sz w:val="24"/>
          <w:szCs w:val="24"/>
        </w:rPr>
        <w:t xml:space="preserve">                            </w:t>
      </w:r>
      <w:r w:rsidRPr="0019699D">
        <w:rPr>
          <w:sz w:val="24"/>
          <w:szCs w:val="24"/>
        </w:rPr>
        <w:t xml:space="preserve"> Danutė Nacionienė</w:t>
      </w:r>
    </w:p>
    <w:p w:rsidR="00BD2B3C" w:rsidRDefault="0019699D" w:rsidP="0019699D">
      <w:pPr>
        <w:pStyle w:val="HTMLiankstoformatuotas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b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</w:p>
    <w:p w:rsidR="008F07B3" w:rsidRDefault="008F07B3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172" w:rsidRDefault="008A6483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81292" w:rsidRDefault="001069B7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185A24" w:rsidRDefault="00185A24" w:rsidP="0048129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83A" w:rsidRDefault="007C0015" w:rsidP="00185A24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3193B" w:rsidRDefault="0063193B" w:rsidP="0063193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D96" w:rsidRDefault="0063193B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D5D96" w:rsidRDefault="006D5D96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1DE9" w:rsidRPr="00BE6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3B5" w:rsidRDefault="00F463B5" w:rsidP="004232B7">
      <w:pPr>
        <w:pStyle w:val="HTMLiankstoformatuota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C4B20" w:rsidRDefault="00CC4B20" w:rsidP="00F463B5">
      <w:pPr>
        <w:pStyle w:val="HTMLiankstoformatuota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C4B20" w:rsidSect="00794D73">
      <w:headerReference w:type="even" r:id="rId8"/>
      <w:headerReference w:type="default" r:id="rId9"/>
      <w:headerReference w:type="first" r:id="rId10"/>
      <w:type w:val="continuous"/>
      <w:pgSz w:w="11906" w:h="16838" w:code="9"/>
      <w:pgMar w:top="379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BE7" w:rsidRDefault="00382BE7">
      <w:r>
        <w:separator/>
      </w:r>
    </w:p>
  </w:endnote>
  <w:endnote w:type="continuationSeparator" w:id="0">
    <w:p w:rsidR="00382BE7" w:rsidRDefault="0038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BE7" w:rsidRDefault="00382BE7">
      <w:r>
        <w:separator/>
      </w:r>
    </w:p>
  </w:footnote>
  <w:footnote w:type="continuationSeparator" w:id="0">
    <w:p w:rsidR="00382BE7" w:rsidRDefault="00382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50BF5" w:rsidRDefault="00A50B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456E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50BF5" w:rsidRDefault="00A50BF5" w:rsidP="0051432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 wp14:anchorId="1C63B069" wp14:editId="37735ECC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 wp14:anchorId="600889DB" wp14:editId="429D76EB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794D73" w:rsidRPr="00AE58B3" w:rsidRDefault="00AE58B3" w:rsidP="00AE58B3">
    <w:pPr>
      <w:tabs>
        <w:tab w:val="left" w:pos="690"/>
        <w:tab w:val="center" w:pos="4819"/>
      </w:tabs>
      <w:spacing w:after="40"/>
      <w:rPr>
        <w:b/>
        <w:sz w:val="28"/>
        <w:szCs w:val="28"/>
      </w:rPr>
    </w:pPr>
    <w:r w:rsidRPr="00AE58B3">
      <w:rPr>
        <w:b/>
        <w:sz w:val="28"/>
        <w:szCs w:val="28"/>
      </w:rPr>
      <w:tab/>
    </w:r>
    <w:r w:rsidRPr="00AE58B3">
      <w:rPr>
        <w:b/>
        <w:sz w:val="28"/>
        <w:szCs w:val="28"/>
      </w:rPr>
      <w:tab/>
    </w:r>
    <w:r w:rsidR="00794D73" w:rsidRPr="00AE58B3">
      <w:rPr>
        <w:b/>
        <w:sz w:val="28"/>
        <w:szCs w:val="28"/>
      </w:rPr>
      <w:t>ŠIAULIŲ SANATORINĖ MOKYKLA</w:t>
    </w:r>
  </w:p>
  <w:p w:rsidR="00794D73" w:rsidRPr="007921AC" w:rsidRDefault="00794D73" w:rsidP="00794D73">
    <w:pPr>
      <w:spacing w:after="40"/>
      <w:jc w:val="center"/>
      <w:rPr>
        <w:b/>
        <w:sz w:val="28"/>
        <w:szCs w:val="28"/>
      </w:rPr>
    </w:pPr>
  </w:p>
  <w:p w:rsidR="00794D73" w:rsidRPr="007921AC" w:rsidRDefault="00794D73" w:rsidP="007921AC">
    <w:pPr>
      <w:spacing w:after="40"/>
      <w:jc w:val="both"/>
      <w:rPr>
        <w:b/>
        <w:sz w:val="20"/>
      </w:rPr>
    </w:pPr>
    <w:r w:rsidRPr="007921AC">
      <w:rPr>
        <w:sz w:val="18"/>
        <w:szCs w:val="18"/>
      </w:rPr>
      <w:t xml:space="preserve">  </w:t>
    </w:r>
    <w:r w:rsidR="007921AC" w:rsidRPr="007921AC">
      <w:rPr>
        <w:sz w:val="20"/>
      </w:rPr>
      <w:t>Biudžetinė įstaiga K.Kalinausko g. 17, LT-76281, Šiauliai, tel. (8 41) 52 46 12, el. p. rastine@sanatorine</w:t>
    </w:r>
    <w:r w:rsidR="007921AC">
      <w:rPr>
        <w:sz w:val="20"/>
      </w:rPr>
      <w:t>mokykla.lt</w:t>
    </w:r>
  </w:p>
  <w:p w:rsidR="00794D73" w:rsidRPr="007921AC" w:rsidRDefault="00794D73" w:rsidP="00794D73">
    <w:pPr>
      <w:jc w:val="center"/>
      <w:rPr>
        <w:color w:val="000000"/>
        <w:sz w:val="20"/>
      </w:rPr>
    </w:pPr>
    <w:r w:rsidRPr="007921AC">
      <w:rPr>
        <w:sz w:val="20"/>
      </w:rPr>
      <w:t xml:space="preserve">Duomenys kaupiami ir saugomi Juridinių asmenų registre, kodas 190983964   </w:t>
    </w:r>
  </w:p>
  <w:p w:rsidR="00794D73" w:rsidRPr="007921AC" w:rsidRDefault="00794D73" w:rsidP="00794D73">
    <w:pPr>
      <w:pBdr>
        <w:top w:val="single" w:sz="6" w:space="1" w:color="auto"/>
      </w:pBdr>
      <w:jc w:val="center"/>
      <w:rPr>
        <w:sz w:val="18"/>
        <w:szCs w:val="18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 w15:restartNumberingAfterBreak="0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 w15:restartNumberingAfterBreak="0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6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7" w15:restartNumberingAfterBreak="0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8" w15:restartNumberingAfterBreak="0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9" w15:restartNumberingAfterBreak="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2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3" w15:restartNumberingAfterBreak="0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6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5"/>
  </w:num>
  <w:num w:numId="14">
    <w:abstractNumId w:val="20"/>
  </w:num>
  <w:num w:numId="15">
    <w:abstractNumId w:val="17"/>
  </w:num>
  <w:num w:numId="16">
    <w:abstractNumId w:val="19"/>
  </w:num>
  <w:num w:numId="17">
    <w:abstractNumId w:val="23"/>
  </w:num>
  <w:num w:numId="18">
    <w:abstractNumId w:val="10"/>
  </w:num>
  <w:num w:numId="19">
    <w:abstractNumId w:val="14"/>
  </w:num>
  <w:num w:numId="20">
    <w:abstractNumId w:val="18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0F10"/>
    <w:rsid w:val="000019EA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204F4"/>
    <w:rsid w:val="000219F8"/>
    <w:rsid w:val="00022A3F"/>
    <w:rsid w:val="000239BD"/>
    <w:rsid w:val="00023B4D"/>
    <w:rsid w:val="00027953"/>
    <w:rsid w:val="0003019F"/>
    <w:rsid w:val="00030C9F"/>
    <w:rsid w:val="00031D72"/>
    <w:rsid w:val="0003380E"/>
    <w:rsid w:val="000372F5"/>
    <w:rsid w:val="00042CCF"/>
    <w:rsid w:val="00042EDB"/>
    <w:rsid w:val="00045343"/>
    <w:rsid w:val="00045998"/>
    <w:rsid w:val="00046B87"/>
    <w:rsid w:val="00050116"/>
    <w:rsid w:val="0005299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762FF"/>
    <w:rsid w:val="00080C05"/>
    <w:rsid w:val="00081876"/>
    <w:rsid w:val="000823D1"/>
    <w:rsid w:val="00083273"/>
    <w:rsid w:val="00083ED3"/>
    <w:rsid w:val="00084556"/>
    <w:rsid w:val="00084BFD"/>
    <w:rsid w:val="0009069A"/>
    <w:rsid w:val="00091165"/>
    <w:rsid w:val="000912D9"/>
    <w:rsid w:val="000913F5"/>
    <w:rsid w:val="000917AE"/>
    <w:rsid w:val="000943F3"/>
    <w:rsid w:val="000968C0"/>
    <w:rsid w:val="000A0686"/>
    <w:rsid w:val="000A298B"/>
    <w:rsid w:val="000A4244"/>
    <w:rsid w:val="000A4706"/>
    <w:rsid w:val="000A4769"/>
    <w:rsid w:val="000A6656"/>
    <w:rsid w:val="000A7FD0"/>
    <w:rsid w:val="000B0B4B"/>
    <w:rsid w:val="000B0FB9"/>
    <w:rsid w:val="000B1FE3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4EC4"/>
    <w:rsid w:val="000D7A62"/>
    <w:rsid w:val="000E0B98"/>
    <w:rsid w:val="000E14D0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100098"/>
    <w:rsid w:val="001052DC"/>
    <w:rsid w:val="00105D76"/>
    <w:rsid w:val="001069B7"/>
    <w:rsid w:val="001115E6"/>
    <w:rsid w:val="00114887"/>
    <w:rsid w:val="00115FF3"/>
    <w:rsid w:val="00116B7E"/>
    <w:rsid w:val="00126FF4"/>
    <w:rsid w:val="00132757"/>
    <w:rsid w:val="00132C8A"/>
    <w:rsid w:val="00133E4B"/>
    <w:rsid w:val="00134C62"/>
    <w:rsid w:val="0013503C"/>
    <w:rsid w:val="0013521B"/>
    <w:rsid w:val="00135DBF"/>
    <w:rsid w:val="001378A2"/>
    <w:rsid w:val="00141919"/>
    <w:rsid w:val="0014320D"/>
    <w:rsid w:val="00143308"/>
    <w:rsid w:val="00144881"/>
    <w:rsid w:val="00146170"/>
    <w:rsid w:val="00147694"/>
    <w:rsid w:val="0015049A"/>
    <w:rsid w:val="00151338"/>
    <w:rsid w:val="0015133B"/>
    <w:rsid w:val="00151383"/>
    <w:rsid w:val="00151BD8"/>
    <w:rsid w:val="001525B8"/>
    <w:rsid w:val="00153630"/>
    <w:rsid w:val="00153F3C"/>
    <w:rsid w:val="00155AFA"/>
    <w:rsid w:val="00156B6D"/>
    <w:rsid w:val="00157CA4"/>
    <w:rsid w:val="00160CCD"/>
    <w:rsid w:val="0016167F"/>
    <w:rsid w:val="00161D20"/>
    <w:rsid w:val="0016506C"/>
    <w:rsid w:val="00167F80"/>
    <w:rsid w:val="0017098B"/>
    <w:rsid w:val="001721AA"/>
    <w:rsid w:val="001723D9"/>
    <w:rsid w:val="00172FCF"/>
    <w:rsid w:val="00174B4C"/>
    <w:rsid w:val="00174C44"/>
    <w:rsid w:val="0017509A"/>
    <w:rsid w:val="00175274"/>
    <w:rsid w:val="00180E5D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9699D"/>
    <w:rsid w:val="001A0CA8"/>
    <w:rsid w:val="001A3B4C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30C0"/>
    <w:rsid w:val="001C345F"/>
    <w:rsid w:val="001C37CE"/>
    <w:rsid w:val="001C4092"/>
    <w:rsid w:val="001C4BD3"/>
    <w:rsid w:val="001C6E0C"/>
    <w:rsid w:val="001D46F5"/>
    <w:rsid w:val="001D5260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2A98"/>
    <w:rsid w:val="001F31BD"/>
    <w:rsid w:val="001F66A1"/>
    <w:rsid w:val="001F7D17"/>
    <w:rsid w:val="0020156C"/>
    <w:rsid w:val="002037E8"/>
    <w:rsid w:val="00206288"/>
    <w:rsid w:val="00210A03"/>
    <w:rsid w:val="002123A4"/>
    <w:rsid w:val="00213C0F"/>
    <w:rsid w:val="00215B1D"/>
    <w:rsid w:val="0021620A"/>
    <w:rsid w:val="002178C2"/>
    <w:rsid w:val="00221CD5"/>
    <w:rsid w:val="00222FB7"/>
    <w:rsid w:val="00224B1F"/>
    <w:rsid w:val="00224F1F"/>
    <w:rsid w:val="00225D3F"/>
    <w:rsid w:val="00227F79"/>
    <w:rsid w:val="00230986"/>
    <w:rsid w:val="00230EF6"/>
    <w:rsid w:val="00231A1D"/>
    <w:rsid w:val="00231D85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4650"/>
    <w:rsid w:val="00255261"/>
    <w:rsid w:val="00255D4F"/>
    <w:rsid w:val="00256A38"/>
    <w:rsid w:val="00257BEF"/>
    <w:rsid w:val="00257E91"/>
    <w:rsid w:val="00260A5A"/>
    <w:rsid w:val="00261EE0"/>
    <w:rsid w:val="00265BCD"/>
    <w:rsid w:val="00267BCA"/>
    <w:rsid w:val="00267CF4"/>
    <w:rsid w:val="00270B3C"/>
    <w:rsid w:val="00270F70"/>
    <w:rsid w:val="0027205B"/>
    <w:rsid w:val="00272153"/>
    <w:rsid w:val="002766E8"/>
    <w:rsid w:val="00280C7B"/>
    <w:rsid w:val="00281DF6"/>
    <w:rsid w:val="00285564"/>
    <w:rsid w:val="002864A8"/>
    <w:rsid w:val="0028763A"/>
    <w:rsid w:val="002908D3"/>
    <w:rsid w:val="00291981"/>
    <w:rsid w:val="00292525"/>
    <w:rsid w:val="00294095"/>
    <w:rsid w:val="00294189"/>
    <w:rsid w:val="00294E76"/>
    <w:rsid w:val="002A0435"/>
    <w:rsid w:val="002A3ABC"/>
    <w:rsid w:val="002A3CE2"/>
    <w:rsid w:val="002A3F14"/>
    <w:rsid w:val="002A4AAE"/>
    <w:rsid w:val="002A4D78"/>
    <w:rsid w:val="002B19B6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0530"/>
    <w:rsid w:val="002D17B4"/>
    <w:rsid w:val="002D22B0"/>
    <w:rsid w:val="002D358E"/>
    <w:rsid w:val="002D516E"/>
    <w:rsid w:val="002D6DD8"/>
    <w:rsid w:val="002D76F7"/>
    <w:rsid w:val="002E718B"/>
    <w:rsid w:val="002E71CA"/>
    <w:rsid w:val="002F091E"/>
    <w:rsid w:val="002F53DF"/>
    <w:rsid w:val="002F7088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07661"/>
    <w:rsid w:val="0031018B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540E"/>
    <w:rsid w:val="0034114E"/>
    <w:rsid w:val="003416B4"/>
    <w:rsid w:val="003421B2"/>
    <w:rsid w:val="0034286C"/>
    <w:rsid w:val="00342FF8"/>
    <w:rsid w:val="0034469E"/>
    <w:rsid w:val="00344770"/>
    <w:rsid w:val="003468DE"/>
    <w:rsid w:val="00346BB6"/>
    <w:rsid w:val="00346BD4"/>
    <w:rsid w:val="00346C43"/>
    <w:rsid w:val="003471D7"/>
    <w:rsid w:val="0035140D"/>
    <w:rsid w:val="00354510"/>
    <w:rsid w:val="00354E68"/>
    <w:rsid w:val="003557D1"/>
    <w:rsid w:val="0036028C"/>
    <w:rsid w:val="003609D5"/>
    <w:rsid w:val="003622A4"/>
    <w:rsid w:val="00364F08"/>
    <w:rsid w:val="00367EBC"/>
    <w:rsid w:val="0037397E"/>
    <w:rsid w:val="00373C5E"/>
    <w:rsid w:val="0037416F"/>
    <w:rsid w:val="00374D59"/>
    <w:rsid w:val="003754E3"/>
    <w:rsid w:val="00377E4A"/>
    <w:rsid w:val="00380737"/>
    <w:rsid w:val="003812F0"/>
    <w:rsid w:val="00382BE7"/>
    <w:rsid w:val="003909C0"/>
    <w:rsid w:val="003923F2"/>
    <w:rsid w:val="003928E8"/>
    <w:rsid w:val="00393689"/>
    <w:rsid w:val="00394694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E7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4817"/>
    <w:rsid w:val="003F537F"/>
    <w:rsid w:val="003F6737"/>
    <w:rsid w:val="003F7156"/>
    <w:rsid w:val="003F7631"/>
    <w:rsid w:val="003F7AC4"/>
    <w:rsid w:val="003F7DFC"/>
    <w:rsid w:val="00400351"/>
    <w:rsid w:val="004004BD"/>
    <w:rsid w:val="0040153D"/>
    <w:rsid w:val="0040380D"/>
    <w:rsid w:val="00404385"/>
    <w:rsid w:val="0040468C"/>
    <w:rsid w:val="004050C1"/>
    <w:rsid w:val="0040535A"/>
    <w:rsid w:val="004064A8"/>
    <w:rsid w:val="004066CA"/>
    <w:rsid w:val="00407AC6"/>
    <w:rsid w:val="004125D7"/>
    <w:rsid w:val="00413FA0"/>
    <w:rsid w:val="00414B9B"/>
    <w:rsid w:val="00415942"/>
    <w:rsid w:val="0041683A"/>
    <w:rsid w:val="0041799F"/>
    <w:rsid w:val="00417B66"/>
    <w:rsid w:val="00417BBC"/>
    <w:rsid w:val="00421023"/>
    <w:rsid w:val="004232B7"/>
    <w:rsid w:val="004259ED"/>
    <w:rsid w:val="00425E6F"/>
    <w:rsid w:val="0042629A"/>
    <w:rsid w:val="004270FB"/>
    <w:rsid w:val="00427EEA"/>
    <w:rsid w:val="00430481"/>
    <w:rsid w:val="00430E2F"/>
    <w:rsid w:val="0043166E"/>
    <w:rsid w:val="00431704"/>
    <w:rsid w:val="00431827"/>
    <w:rsid w:val="00431EF2"/>
    <w:rsid w:val="00431F04"/>
    <w:rsid w:val="00433CEA"/>
    <w:rsid w:val="00433DE1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64812"/>
    <w:rsid w:val="00471352"/>
    <w:rsid w:val="00472C88"/>
    <w:rsid w:val="00475D3E"/>
    <w:rsid w:val="00476D77"/>
    <w:rsid w:val="004809C0"/>
    <w:rsid w:val="00481292"/>
    <w:rsid w:val="00483C77"/>
    <w:rsid w:val="00484009"/>
    <w:rsid w:val="004845B6"/>
    <w:rsid w:val="0048732D"/>
    <w:rsid w:val="00487AD7"/>
    <w:rsid w:val="0049083B"/>
    <w:rsid w:val="004949C6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C35"/>
    <w:rsid w:val="004D4FA8"/>
    <w:rsid w:val="004D74E0"/>
    <w:rsid w:val="004E04D8"/>
    <w:rsid w:val="004E13BE"/>
    <w:rsid w:val="004E1B9A"/>
    <w:rsid w:val="004E36E4"/>
    <w:rsid w:val="004E4728"/>
    <w:rsid w:val="004E6200"/>
    <w:rsid w:val="004E7213"/>
    <w:rsid w:val="004F0ADB"/>
    <w:rsid w:val="004F2F3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4322"/>
    <w:rsid w:val="00515A7C"/>
    <w:rsid w:val="0051604F"/>
    <w:rsid w:val="005162B7"/>
    <w:rsid w:val="005164F9"/>
    <w:rsid w:val="00517E65"/>
    <w:rsid w:val="00520452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7A8B"/>
    <w:rsid w:val="00537CE5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0D03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83B6B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C7AE3"/>
    <w:rsid w:val="005D00FE"/>
    <w:rsid w:val="005D2056"/>
    <w:rsid w:val="005D32B3"/>
    <w:rsid w:val="005D4A79"/>
    <w:rsid w:val="005D7D8D"/>
    <w:rsid w:val="005E0DC8"/>
    <w:rsid w:val="005E1ED3"/>
    <w:rsid w:val="005E20BC"/>
    <w:rsid w:val="005E2ED0"/>
    <w:rsid w:val="005E38AE"/>
    <w:rsid w:val="005E4FD8"/>
    <w:rsid w:val="005E7664"/>
    <w:rsid w:val="005F3F62"/>
    <w:rsid w:val="005F4581"/>
    <w:rsid w:val="005F54A1"/>
    <w:rsid w:val="005F5BF4"/>
    <w:rsid w:val="005F6867"/>
    <w:rsid w:val="005F6B86"/>
    <w:rsid w:val="00602B68"/>
    <w:rsid w:val="0060487D"/>
    <w:rsid w:val="00605159"/>
    <w:rsid w:val="00610FF4"/>
    <w:rsid w:val="00612543"/>
    <w:rsid w:val="0061255B"/>
    <w:rsid w:val="00615F35"/>
    <w:rsid w:val="00616E32"/>
    <w:rsid w:val="00620314"/>
    <w:rsid w:val="00620AA9"/>
    <w:rsid w:val="006214B8"/>
    <w:rsid w:val="00622160"/>
    <w:rsid w:val="006228D6"/>
    <w:rsid w:val="00623C06"/>
    <w:rsid w:val="00624854"/>
    <w:rsid w:val="006263F2"/>
    <w:rsid w:val="00626823"/>
    <w:rsid w:val="00626CF0"/>
    <w:rsid w:val="00627B13"/>
    <w:rsid w:val="00630CE5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4978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86CDF"/>
    <w:rsid w:val="00691118"/>
    <w:rsid w:val="00691B69"/>
    <w:rsid w:val="006A054A"/>
    <w:rsid w:val="006A05C4"/>
    <w:rsid w:val="006A154E"/>
    <w:rsid w:val="006A2B1E"/>
    <w:rsid w:val="006A647D"/>
    <w:rsid w:val="006A684F"/>
    <w:rsid w:val="006A6BC2"/>
    <w:rsid w:val="006A70F8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C7B7B"/>
    <w:rsid w:val="006C7C33"/>
    <w:rsid w:val="006D1EA5"/>
    <w:rsid w:val="006D208D"/>
    <w:rsid w:val="006D2D2A"/>
    <w:rsid w:val="006D2E25"/>
    <w:rsid w:val="006D4473"/>
    <w:rsid w:val="006D4A22"/>
    <w:rsid w:val="006D510A"/>
    <w:rsid w:val="006D5D96"/>
    <w:rsid w:val="006D7574"/>
    <w:rsid w:val="006D7629"/>
    <w:rsid w:val="006E0307"/>
    <w:rsid w:val="006E0EE6"/>
    <w:rsid w:val="006E174E"/>
    <w:rsid w:val="006E2CED"/>
    <w:rsid w:val="006E335C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39A3"/>
    <w:rsid w:val="006F40FC"/>
    <w:rsid w:val="006F4D0D"/>
    <w:rsid w:val="00701880"/>
    <w:rsid w:val="0070269C"/>
    <w:rsid w:val="007038F1"/>
    <w:rsid w:val="007074CD"/>
    <w:rsid w:val="00707F17"/>
    <w:rsid w:val="00707FB1"/>
    <w:rsid w:val="00713332"/>
    <w:rsid w:val="007159A3"/>
    <w:rsid w:val="00716247"/>
    <w:rsid w:val="00724294"/>
    <w:rsid w:val="00727400"/>
    <w:rsid w:val="00727B1E"/>
    <w:rsid w:val="0073444D"/>
    <w:rsid w:val="00736F26"/>
    <w:rsid w:val="007375A8"/>
    <w:rsid w:val="00741BAB"/>
    <w:rsid w:val="007425F9"/>
    <w:rsid w:val="007443E8"/>
    <w:rsid w:val="00744A99"/>
    <w:rsid w:val="00744EB3"/>
    <w:rsid w:val="00744F8B"/>
    <w:rsid w:val="00746ABC"/>
    <w:rsid w:val="007478D5"/>
    <w:rsid w:val="00752A81"/>
    <w:rsid w:val="00754D71"/>
    <w:rsid w:val="007559A2"/>
    <w:rsid w:val="00757875"/>
    <w:rsid w:val="00761055"/>
    <w:rsid w:val="00761D4B"/>
    <w:rsid w:val="00766A0A"/>
    <w:rsid w:val="00767CB9"/>
    <w:rsid w:val="00770F09"/>
    <w:rsid w:val="00772D54"/>
    <w:rsid w:val="00775797"/>
    <w:rsid w:val="0077613C"/>
    <w:rsid w:val="00782C43"/>
    <w:rsid w:val="00784C94"/>
    <w:rsid w:val="0078510D"/>
    <w:rsid w:val="007861B6"/>
    <w:rsid w:val="007918F8"/>
    <w:rsid w:val="007920B5"/>
    <w:rsid w:val="00792149"/>
    <w:rsid w:val="007921AC"/>
    <w:rsid w:val="00793937"/>
    <w:rsid w:val="00794D73"/>
    <w:rsid w:val="00795C4E"/>
    <w:rsid w:val="00796C33"/>
    <w:rsid w:val="007A0FBD"/>
    <w:rsid w:val="007A3B2B"/>
    <w:rsid w:val="007A5726"/>
    <w:rsid w:val="007B0276"/>
    <w:rsid w:val="007B0468"/>
    <w:rsid w:val="007B1CDC"/>
    <w:rsid w:val="007B251E"/>
    <w:rsid w:val="007B4BC7"/>
    <w:rsid w:val="007B53D3"/>
    <w:rsid w:val="007B64EE"/>
    <w:rsid w:val="007B6720"/>
    <w:rsid w:val="007B727B"/>
    <w:rsid w:val="007C0015"/>
    <w:rsid w:val="007C04B1"/>
    <w:rsid w:val="007C07E9"/>
    <w:rsid w:val="007C0C34"/>
    <w:rsid w:val="007C2F44"/>
    <w:rsid w:val="007C30A4"/>
    <w:rsid w:val="007C6275"/>
    <w:rsid w:val="007D176E"/>
    <w:rsid w:val="007D6AA4"/>
    <w:rsid w:val="007D7E5C"/>
    <w:rsid w:val="007E0DD5"/>
    <w:rsid w:val="007E3F79"/>
    <w:rsid w:val="007E6687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26299"/>
    <w:rsid w:val="0083129A"/>
    <w:rsid w:val="0083356B"/>
    <w:rsid w:val="008337C2"/>
    <w:rsid w:val="00834218"/>
    <w:rsid w:val="00836730"/>
    <w:rsid w:val="00836B39"/>
    <w:rsid w:val="00841B3A"/>
    <w:rsid w:val="00843C71"/>
    <w:rsid w:val="008447F3"/>
    <w:rsid w:val="00844824"/>
    <w:rsid w:val="00844D6D"/>
    <w:rsid w:val="008453EA"/>
    <w:rsid w:val="008458C5"/>
    <w:rsid w:val="00845A14"/>
    <w:rsid w:val="00845B66"/>
    <w:rsid w:val="00846E1E"/>
    <w:rsid w:val="00847815"/>
    <w:rsid w:val="0085158B"/>
    <w:rsid w:val="0085619D"/>
    <w:rsid w:val="0085663A"/>
    <w:rsid w:val="00856700"/>
    <w:rsid w:val="00860170"/>
    <w:rsid w:val="00863075"/>
    <w:rsid w:val="00863476"/>
    <w:rsid w:val="00863BAC"/>
    <w:rsid w:val="008645B7"/>
    <w:rsid w:val="008647B9"/>
    <w:rsid w:val="00864CAC"/>
    <w:rsid w:val="00865CFB"/>
    <w:rsid w:val="00866BD6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23A7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3B54"/>
    <w:rsid w:val="008A4C60"/>
    <w:rsid w:val="008A6483"/>
    <w:rsid w:val="008A669E"/>
    <w:rsid w:val="008A7BDC"/>
    <w:rsid w:val="008B1C87"/>
    <w:rsid w:val="008B2202"/>
    <w:rsid w:val="008B2E14"/>
    <w:rsid w:val="008B76B5"/>
    <w:rsid w:val="008C10DB"/>
    <w:rsid w:val="008C5558"/>
    <w:rsid w:val="008C5D64"/>
    <w:rsid w:val="008C60C7"/>
    <w:rsid w:val="008D25CC"/>
    <w:rsid w:val="008D400C"/>
    <w:rsid w:val="008D404C"/>
    <w:rsid w:val="008D40D9"/>
    <w:rsid w:val="008D4D4F"/>
    <w:rsid w:val="008D7739"/>
    <w:rsid w:val="008E0196"/>
    <w:rsid w:val="008E02F4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3D7"/>
    <w:rsid w:val="008F158B"/>
    <w:rsid w:val="008F2F37"/>
    <w:rsid w:val="008F3571"/>
    <w:rsid w:val="008F407C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8B1"/>
    <w:rsid w:val="00916B2F"/>
    <w:rsid w:val="00917CA3"/>
    <w:rsid w:val="00923200"/>
    <w:rsid w:val="0092321C"/>
    <w:rsid w:val="00924567"/>
    <w:rsid w:val="00926A58"/>
    <w:rsid w:val="00930CCB"/>
    <w:rsid w:val="0093293C"/>
    <w:rsid w:val="009368D7"/>
    <w:rsid w:val="009371E4"/>
    <w:rsid w:val="009378E6"/>
    <w:rsid w:val="00941F69"/>
    <w:rsid w:val="00942994"/>
    <w:rsid w:val="009431C5"/>
    <w:rsid w:val="0094351E"/>
    <w:rsid w:val="00947671"/>
    <w:rsid w:val="009478A8"/>
    <w:rsid w:val="009535E0"/>
    <w:rsid w:val="009536F9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B84"/>
    <w:rsid w:val="00976E03"/>
    <w:rsid w:val="009772B3"/>
    <w:rsid w:val="0098011B"/>
    <w:rsid w:val="00981AB8"/>
    <w:rsid w:val="00982125"/>
    <w:rsid w:val="0098351F"/>
    <w:rsid w:val="00983708"/>
    <w:rsid w:val="009841BC"/>
    <w:rsid w:val="0098621F"/>
    <w:rsid w:val="00986592"/>
    <w:rsid w:val="00987124"/>
    <w:rsid w:val="009875CB"/>
    <w:rsid w:val="00987EE5"/>
    <w:rsid w:val="00991BE2"/>
    <w:rsid w:val="00994145"/>
    <w:rsid w:val="00994D6A"/>
    <w:rsid w:val="00995361"/>
    <w:rsid w:val="0099744C"/>
    <w:rsid w:val="009A014A"/>
    <w:rsid w:val="009A03C5"/>
    <w:rsid w:val="009A3622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B7F73"/>
    <w:rsid w:val="009C04E5"/>
    <w:rsid w:val="009C7260"/>
    <w:rsid w:val="009C7889"/>
    <w:rsid w:val="009C7ECE"/>
    <w:rsid w:val="009C7F94"/>
    <w:rsid w:val="009D0369"/>
    <w:rsid w:val="009D16B3"/>
    <w:rsid w:val="009D27F3"/>
    <w:rsid w:val="009D55EF"/>
    <w:rsid w:val="009D7A34"/>
    <w:rsid w:val="009E080A"/>
    <w:rsid w:val="009E1B9D"/>
    <w:rsid w:val="009E3BD7"/>
    <w:rsid w:val="009F0AD0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33AC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C96"/>
    <w:rsid w:val="00A50558"/>
    <w:rsid w:val="00A50BF5"/>
    <w:rsid w:val="00A5351A"/>
    <w:rsid w:val="00A53631"/>
    <w:rsid w:val="00A53979"/>
    <w:rsid w:val="00A55A4D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7022"/>
    <w:rsid w:val="00A7157D"/>
    <w:rsid w:val="00A7325C"/>
    <w:rsid w:val="00A7346A"/>
    <w:rsid w:val="00A751C7"/>
    <w:rsid w:val="00A81693"/>
    <w:rsid w:val="00A829A8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514"/>
    <w:rsid w:val="00AA0EE4"/>
    <w:rsid w:val="00AA1FC6"/>
    <w:rsid w:val="00AA2006"/>
    <w:rsid w:val="00AA420D"/>
    <w:rsid w:val="00AA459F"/>
    <w:rsid w:val="00AA53A8"/>
    <w:rsid w:val="00AA5679"/>
    <w:rsid w:val="00AA784A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58A4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58B3"/>
    <w:rsid w:val="00AE6955"/>
    <w:rsid w:val="00AF5A70"/>
    <w:rsid w:val="00AF6217"/>
    <w:rsid w:val="00AF7E85"/>
    <w:rsid w:val="00B00DAA"/>
    <w:rsid w:val="00B0128E"/>
    <w:rsid w:val="00B02212"/>
    <w:rsid w:val="00B035EA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C99"/>
    <w:rsid w:val="00B233A4"/>
    <w:rsid w:val="00B23B28"/>
    <w:rsid w:val="00B2454B"/>
    <w:rsid w:val="00B26812"/>
    <w:rsid w:val="00B30310"/>
    <w:rsid w:val="00B31ACF"/>
    <w:rsid w:val="00B34968"/>
    <w:rsid w:val="00B35530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469"/>
    <w:rsid w:val="00B52936"/>
    <w:rsid w:val="00B532FC"/>
    <w:rsid w:val="00B53F21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7C93"/>
    <w:rsid w:val="00B87CF2"/>
    <w:rsid w:val="00B901A6"/>
    <w:rsid w:val="00B917F4"/>
    <w:rsid w:val="00B91EFD"/>
    <w:rsid w:val="00B9522F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C1875"/>
    <w:rsid w:val="00BC18DF"/>
    <w:rsid w:val="00BC31BD"/>
    <w:rsid w:val="00BC3ADF"/>
    <w:rsid w:val="00BC411D"/>
    <w:rsid w:val="00BC484E"/>
    <w:rsid w:val="00BC565D"/>
    <w:rsid w:val="00BC61E6"/>
    <w:rsid w:val="00BC7230"/>
    <w:rsid w:val="00BC78E9"/>
    <w:rsid w:val="00BD16DD"/>
    <w:rsid w:val="00BD2B3C"/>
    <w:rsid w:val="00BD2D40"/>
    <w:rsid w:val="00BD31D3"/>
    <w:rsid w:val="00BD42BD"/>
    <w:rsid w:val="00BE16A8"/>
    <w:rsid w:val="00BE3BDE"/>
    <w:rsid w:val="00BE6EF8"/>
    <w:rsid w:val="00BF2173"/>
    <w:rsid w:val="00BF2BCE"/>
    <w:rsid w:val="00BF33C6"/>
    <w:rsid w:val="00BF3CFD"/>
    <w:rsid w:val="00BF3F4F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4BB9"/>
    <w:rsid w:val="00C26AAA"/>
    <w:rsid w:val="00C27B85"/>
    <w:rsid w:val="00C312C5"/>
    <w:rsid w:val="00C32F80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91"/>
    <w:rsid w:val="00C47597"/>
    <w:rsid w:val="00C51089"/>
    <w:rsid w:val="00C51AE3"/>
    <w:rsid w:val="00C52684"/>
    <w:rsid w:val="00C52A55"/>
    <w:rsid w:val="00C53539"/>
    <w:rsid w:val="00C53892"/>
    <w:rsid w:val="00C55D8F"/>
    <w:rsid w:val="00C632CC"/>
    <w:rsid w:val="00C65949"/>
    <w:rsid w:val="00C659DC"/>
    <w:rsid w:val="00C6758F"/>
    <w:rsid w:val="00C675CB"/>
    <w:rsid w:val="00C70193"/>
    <w:rsid w:val="00C709BA"/>
    <w:rsid w:val="00C70D33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43BA"/>
    <w:rsid w:val="00C9456E"/>
    <w:rsid w:val="00C94AF6"/>
    <w:rsid w:val="00C95A88"/>
    <w:rsid w:val="00C9642D"/>
    <w:rsid w:val="00CA1492"/>
    <w:rsid w:val="00CA27EF"/>
    <w:rsid w:val="00CA34F5"/>
    <w:rsid w:val="00CA40B0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B7040"/>
    <w:rsid w:val="00CC209B"/>
    <w:rsid w:val="00CC40AF"/>
    <w:rsid w:val="00CC4B20"/>
    <w:rsid w:val="00CC4BA8"/>
    <w:rsid w:val="00CC4FFE"/>
    <w:rsid w:val="00CC6AF9"/>
    <w:rsid w:val="00CC7F74"/>
    <w:rsid w:val="00CD0A6B"/>
    <w:rsid w:val="00CD5255"/>
    <w:rsid w:val="00CD5E87"/>
    <w:rsid w:val="00CD6687"/>
    <w:rsid w:val="00CE3991"/>
    <w:rsid w:val="00CE3BE8"/>
    <w:rsid w:val="00CE5D7D"/>
    <w:rsid w:val="00CE6539"/>
    <w:rsid w:val="00CF03A6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25D6"/>
    <w:rsid w:val="00D127EA"/>
    <w:rsid w:val="00D14560"/>
    <w:rsid w:val="00D14F4F"/>
    <w:rsid w:val="00D165DC"/>
    <w:rsid w:val="00D172D4"/>
    <w:rsid w:val="00D2056C"/>
    <w:rsid w:val="00D21607"/>
    <w:rsid w:val="00D2278E"/>
    <w:rsid w:val="00D23460"/>
    <w:rsid w:val="00D23EE4"/>
    <w:rsid w:val="00D24229"/>
    <w:rsid w:val="00D25ED0"/>
    <w:rsid w:val="00D26008"/>
    <w:rsid w:val="00D266FE"/>
    <w:rsid w:val="00D27969"/>
    <w:rsid w:val="00D27D1D"/>
    <w:rsid w:val="00D30957"/>
    <w:rsid w:val="00D33973"/>
    <w:rsid w:val="00D34002"/>
    <w:rsid w:val="00D36033"/>
    <w:rsid w:val="00D37102"/>
    <w:rsid w:val="00D37749"/>
    <w:rsid w:val="00D40171"/>
    <w:rsid w:val="00D4171C"/>
    <w:rsid w:val="00D422B0"/>
    <w:rsid w:val="00D45547"/>
    <w:rsid w:val="00D45F4E"/>
    <w:rsid w:val="00D471C9"/>
    <w:rsid w:val="00D51CFF"/>
    <w:rsid w:val="00D52301"/>
    <w:rsid w:val="00D533C8"/>
    <w:rsid w:val="00D56740"/>
    <w:rsid w:val="00D57DEA"/>
    <w:rsid w:val="00D60891"/>
    <w:rsid w:val="00D609AF"/>
    <w:rsid w:val="00D624E4"/>
    <w:rsid w:val="00D62E35"/>
    <w:rsid w:val="00D63B0B"/>
    <w:rsid w:val="00D63E14"/>
    <w:rsid w:val="00D6483F"/>
    <w:rsid w:val="00D65088"/>
    <w:rsid w:val="00D66F8B"/>
    <w:rsid w:val="00D70DE4"/>
    <w:rsid w:val="00D71619"/>
    <w:rsid w:val="00D71A12"/>
    <w:rsid w:val="00D80261"/>
    <w:rsid w:val="00D813AD"/>
    <w:rsid w:val="00D82770"/>
    <w:rsid w:val="00D82827"/>
    <w:rsid w:val="00D870CA"/>
    <w:rsid w:val="00D94736"/>
    <w:rsid w:val="00D949D3"/>
    <w:rsid w:val="00D96748"/>
    <w:rsid w:val="00D977D9"/>
    <w:rsid w:val="00DA05E4"/>
    <w:rsid w:val="00DA10E6"/>
    <w:rsid w:val="00DA2D9B"/>
    <w:rsid w:val="00DA30CF"/>
    <w:rsid w:val="00DA485C"/>
    <w:rsid w:val="00DA6979"/>
    <w:rsid w:val="00DB1B7A"/>
    <w:rsid w:val="00DB223B"/>
    <w:rsid w:val="00DB33D0"/>
    <w:rsid w:val="00DB36C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6E52"/>
    <w:rsid w:val="00DE7CF3"/>
    <w:rsid w:val="00DF04B9"/>
    <w:rsid w:val="00DF2CEF"/>
    <w:rsid w:val="00DF3F7B"/>
    <w:rsid w:val="00DF4E8E"/>
    <w:rsid w:val="00DF6003"/>
    <w:rsid w:val="00DF637C"/>
    <w:rsid w:val="00E00861"/>
    <w:rsid w:val="00E029EB"/>
    <w:rsid w:val="00E02A42"/>
    <w:rsid w:val="00E02E64"/>
    <w:rsid w:val="00E04823"/>
    <w:rsid w:val="00E05BE9"/>
    <w:rsid w:val="00E064A5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9C9"/>
    <w:rsid w:val="00E22A19"/>
    <w:rsid w:val="00E23819"/>
    <w:rsid w:val="00E23908"/>
    <w:rsid w:val="00E25355"/>
    <w:rsid w:val="00E2590F"/>
    <w:rsid w:val="00E260F7"/>
    <w:rsid w:val="00E2693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5877"/>
    <w:rsid w:val="00E462FC"/>
    <w:rsid w:val="00E477CD"/>
    <w:rsid w:val="00E47CD9"/>
    <w:rsid w:val="00E50726"/>
    <w:rsid w:val="00E520AE"/>
    <w:rsid w:val="00E62197"/>
    <w:rsid w:val="00E63F6C"/>
    <w:rsid w:val="00E65363"/>
    <w:rsid w:val="00E658EC"/>
    <w:rsid w:val="00E65D4E"/>
    <w:rsid w:val="00E67333"/>
    <w:rsid w:val="00E74D55"/>
    <w:rsid w:val="00E77A99"/>
    <w:rsid w:val="00E77EF1"/>
    <w:rsid w:val="00E80E91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819"/>
    <w:rsid w:val="00EA5ACE"/>
    <w:rsid w:val="00EA60C8"/>
    <w:rsid w:val="00EB01E8"/>
    <w:rsid w:val="00EB08CC"/>
    <w:rsid w:val="00EB0A14"/>
    <w:rsid w:val="00EB1081"/>
    <w:rsid w:val="00EB17A0"/>
    <w:rsid w:val="00EB1A19"/>
    <w:rsid w:val="00EB2E95"/>
    <w:rsid w:val="00EB405D"/>
    <w:rsid w:val="00EB6914"/>
    <w:rsid w:val="00EC0885"/>
    <w:rsid w:val="00EC0951"/>
    <w:rsid w:val="00EC0CA7"/>
    <w:rsid w:val="00EC3598"/>
    <w:rsid w:val="00EC68BB"/>
    <w:rsid w:val="00EC7390"/>
    <w:rsid w:val="00ED08EB"/>
    <w:rsid w:val="00ED12BF"/>
    <w:rsid w:val="00ED1818"/>
    <w:rsid w:val="00ED1B79"/>
    <w:rsid w:val="00ED2331"/>
    <w:rsid w:val="00ED3911"/>
    <w:rsid w:val="00ED4365"/>
    <w:rsid w:val="00ED4542"/>
    <w:rsid w:val="00ED6CAC"/>
    <w:rsid w:val="00ED72E7"/>
    <w:rsid w:val="00EE2A30"/>
    <w:rsid w:val="00EE5864"/>
    <w:rsid w:val="00EE6812"/>
    <w:rsid w:val="00EE69DE"/>
    <w:rsid w:val="00EE6DE6"/>
    <w:rsid w:val="00EE78D9"/>
    <w:rsid w:val="00EE7B07"/>
    <w:rsid w:val="00EE7CC2"/>
    <w:rsid w:val="00EF0524"/>
    <w:rsid w:val="00EF0AFE"/>
    <w:rsid w:val="00EF0C92"/>
    <w:rsid w:val="00EF2ABD"/>
    <w:rsid w:val="00EF4181"/>
    <w:rsid w:val="00EF43A4"/>
    <w:rsid w:val="00EF5398"/>
    <w:rsid w:val="00EF72C9"/>
    <w:rsid w:val="00F0268D"/>
    <w:rsid w:val="00F03539"/>
    <w:rsid w:val="00F03BB6"/>
    <w:rsid w:val="00F03EA0"/>
    <w:rsid w:val="00F03FB9"/>
    <w:rsid w:val="00F04A1D"/>
    <w:rsid w:val="00F04C8F"/>
    <w:rsid w:val="00F052CA"/>
    <w:rsid w:val="00F059A5"/>
    <w:rsid w:val="00F06F65"/>
    <w:rsid w:val="00F07A3B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27181"/>
    <w:rsid w:val="00F3034D"/>
    <w:rsid w:val="00F3147A"/>
    <w:rsid w:val="00F31698"/>
    <w:rsid w:val="00F32701"/>
    <w:rsid w:val="00F347A6"/>
    <w:rsid w:val="00F35478"/>
    <w:rsid w:val="00F35AA1"/>
    <w:rsid w:val="00F3621F"/>
    <w:rsid w:val="00F4005C"/>
    <w:rsid w:val="00F40BBB"/>
    <w:rsid w:val="00F41FBA"/>
    <w:rsid w:val="00F4206C"/>
    <w:rsid w:val="00F43DBE"/>
    <w:rsid w:val="00F463B5"/>
    <w:rsid w:val="00F47D84"/>
    <w:rsid w:val="00F5265C"/>
    <w:rsid w:val="00F533A5"/>
    <w:rsid w:val="00F544FF"/>
    <w:rsid w:val="00F547CF"/>
    <w:rsid w:val="00F551B4"/>
    <w:rsid w:val="00F572C5"/>
    <w:rsid w:val="00F60530"/>
    <w:rsid w:val="00F60643"/>
    <w:rsid w:val="00F7176B"/>
    <w:rsid w:val="00F71B8E"/>
    <w:rsid w:val="00F729DC"/>
    <w:rsid w:val="00F72EC3"/>
    <w:rsid w:val="00F750C9"/>
    <w:rsid w:val="00F7779E"/>
    <w:rsid w:val="00F83E71"/>
    <w:rsid w:val="00F85C25"/>
    <w:rsid w:val="00F94D7C"/>
    <w:rsid w:val="00F94E51"/>
    <w:rsid w:val="00F953DC"/>
    <w:rsid w:val="00F95682"/>
    <w:rsid w:val="00F96664"/>
    <w:rsid w:val="00F97CEE"/>
    <w:rsid w:val="00FA00A3"/>
    <w:rsid w:val="00FA2F02"/>
    <w:rsid w:val="00FA5D8E"/>
    <w:rsid w:val="00FA6B30"/>
    <w:rsid w:val="00FB095C"/>
    <w:rsid w:val="00FB160B"/>
    <w:rsid w:val="00FB2B3B"/>
    <w:rsid w:val="00FB4221"/>
    <w:rsid w:val="00FB4631"/>
    <w:rsid w:val="00FB59DC"/>
    <w:rsid w:val="00FB6892"/>
    <w:rsid w:val="00FB6CA7"/>
    <w:rsid w:val="00FB77B1"/>
    <w:rsid w:val="00FC3759"/>
    <w:rsid w:val="00FC444B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262A"/>
    <w:rsid w:val="00FD357C"/>
    <w:rsid w:val="00FD5E19"/>
    <w:rsid w:val="00FD709E"/>
    <w:rsid w:val="00FD72F7"/>
    <w:rsid w:val="00FD74A2"/>
    <w:rsid w:val="00FE07D8"/>
    <w:rsid w:val="00FE0AA4"/>
    <w:rsid w:val="00FE172D"/>
    <w:rsid w:val="00FE4152"/>
    <w:rsid w:val="00FE574D"/>
    <w:rsid w:val="00FE797C"/>
    <w:rsid w:val="00FF35DF"/>
    <w:rsid w:val="00FF3ADC"/>
    <w:rsid w:val="00FF3FAB"/>
    <w:rsid w:val="00FF4297"/>
    <w:rsid w:val="00FF5A31"/>
    <w:rsid w:val="00FF5AC8"/>
    <w:rsid w:val="00FF5FC9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EC8F11"/>
  <w15:docId w15:val="{4461BDCB-88C9-4D34-946E-9CF9EC07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29BC6-EFD1-4C57-91A1-F3F41F7A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59</TotalTime>
  <Pages>4</Pages>
  <Words>4686</Words>
  <Characters>2672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7344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15</cp:revision>
  <cp:lastPrinted>2018-10-14T09:46:00Z</cp:lastPrinted>
  <dcterms:created xsi:type="dcterms:W3CDTF">2018-10-11T03:08:00Z</dcterms:created>
  <dcterms:modified xsi:type="dcterms:W3CDTF">2018-10-15T06:01:00Z</dcterms:modified>
</cp:coreProperties>
</file>